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Dunbartonshire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Dunbartonshire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Dunbartonshire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Dunbartonshire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Dunbartonshire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Dunbartonshire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West Dunbartonshire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Dunbartonshire is estimated to be </w:t>
      </w:r>
      <w:r w:rsidRPr="00773DF7">
        <w:rPr>
          <w:rFonts w:ascii="Libre Franklin Light" w:eastAsia="Times New Roman" w:hAnsi="Libre Franklin Light" w:cs="Calibri Light"/>
          <w:b/>
          <w:bCs/>
          <w:color w:val="C45911" w:themeColor="accent2" w:themeShade="BF"/>
        </w:rPr>
        <w:t xml:space="preserve">£1,898,190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Dunbartonshire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Dunbartonshire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Dunbartonshire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Dunbartonshire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Dunbarto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Dunbartonshire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Dunbarto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Dunbartonshire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Dunbartonshire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Dunbarto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Dunbartonshire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Dunbartonshire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Dunbartonshire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Dunbartonshire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Dunbartonshire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Dunbartonshire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£1,898,190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Dunbartonshire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£30,918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£639,410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£45,805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£12,883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£23,618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£1,145,556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£1,898,190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Dunbartonshire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Dunbartonshire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Dunbartonshire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Dunbartonshire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Dunbartonshire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Dunbartonshire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Dunbartonshire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Dunbartonshire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Dunbartonshire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Dunbartonshire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Dunbartonshire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Dunbartonshire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0F9B7F7-7EA7-4B48-9F65-000B8A07EB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